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4DF0B025"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w:t>
      </w:r>
      <w:r w:rsidR="00CE6D88">
        <w:rPr>
          <w:rFonts w:cs="Arial" w:hint="eastAsia"/>
          <w:b/>
          <w:bCs/>
          <w:sz w:val="24"/>
          <w:lang w:eastAsia="ko-KR"/>
        </w:rPr>
        <w:t>8</w:t>
      </w:r>
      <w:r>
        <w:rPr>
          <w:b/>
          <w:i/>
          <w:noProof/>
          <w:sz w:val="28"/>
        </w:rPr>
        <w:tab/>
      </w:r>
      <w:r w:rsidR="006E5C64" w:rsidRPr="006E5C64">
        <w:rPr>
          <w:b/>
          <w:i/>
          <w:noProof/>
          <w:sz w:val="28"/>
        </w:rPr>
        <w:t>S2-250</w:t>
      </w:r>
      <w:r w:rsidR="00994962">
        <w:rPr>
          <w:b/>
          <w:i/>
          <w:noProof/>
          <w:sz w:val="28"/>
          <w:lang w:eastAsia="ko-KR"/>
        </w:rPr>
        <w:t>3395</w:t>
      </w:r>
    </w:p>
    <w:p w14:paraId="459A46A3" w14:textId="01E613C0" w:rsidR="00906B9A" w:rsidRDefault="00CE6D88" w:rsidP="00F367AA">
      <w:pPr>
        <w:pStyle w:val="CRCoverPage"/>
        <w:tabs>
          <w:tab w:val="right" w:pos="9639"/>
        </w:tabs>
        <w:outlineLvl w:val="0"/>
        <w:rPr>
          <w:b/>
          <w:noProof/>
          <w:sz w:val="24"/>
        </w:rPr>
      </w:pPr>
      <w:r w:rsidRPr="00CE6D88">
        <w:rPr>
          <w:rFonts w:cs="Arial"/>
          <w:b/>
          <w:bCs/>
          <w:sz w:val="24"/>
        </w:rPr>
        <w:t>Goteborg, Sweden, 07 – 11</w:t>
      </w:r>
      <w:r w:rsidR="00FD6BB1">
        <w:rPr>
          <w:rFonts w:cs="Arial" w:hint="eastAsia"/>
          <w:b/>
          <w:bCs/>
          <w:sz w:val="24"/>
          <w:lang w:eastAsia="ko-KR"/>
        </w:rPr>
        <w:t xml:space="preserve"> </w:t>
      </w:r>
      <w:r w:rsidRPr="00CE6D88">
        <w:rPr>
          <w:rFonts w:cs="Arial"/>
          <w:b/>
          <w:bCs/>
          <w:sz w:val="24"/>
        </w:rPr>
        <w:t>April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sidR="00410DC5">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24A9" w:rsidR="001E41F3" w:rsidRPr="00410371" w:rsidRDefault="00906B9A" w:rsidP="005363E9">
            <w:pPr>
              <w:pStyle w:val="CRCoverPage"/>
              <w:spacing w:after="0"/>
              <w:jc w:val="right"/>
              <w:rPr>
                <w:b/>
                <w:noProof/>
                <w:sz w:val="28"/>
              </w:rPr>
            </w:pPr>
            <w:r>
              <w:rPr>
                <w:b/>
                <w:noProof/>
                <w:sz w:val="28"/>
              </w:rPr>
              <w:t>23.</w:t>
            </w:r>
            <w:r w:rsidR="005B3B0C">
              <w:rPr>
                <w:b/>
                <w:noProof/>
                <w:sz w:val="28"/>
                <w:lang w:eastAsia="ko-KR"/>
              </w:rPr>
              <w:t>5</w:t>
            </w:r>
            <w:r w:rsidR="005363E9">
              <w:rPr>
                <w:b/>
                <w:noProof/>
                <w:sz w:val="28"/>
                <w:lang w:eastAsia="ko-KR"/>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2E366" w:rsidR="001E41F3" w:rsidRPr="00410371" w:rsidRDefault="00994962" w:rsidP="00547111">
            <w:pPr>
              <w:pStyle w:val="CRCoverPage"/>
              <w:spacing w:after="0"/>
              <w:rPr>
                <w:noProof/>
                <w:lang w:eastAsia="ko-KR"/>
              </w:rPr>
            </w:pPr>
            <w:r>
              <w:rPr>
                <w:b/>
                <w:noProof/>
                <w:sz w:val="28"/>
                <w:lang w:eastAsia="ko-KR"/>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A4068" w:rsidR="001E41F3" w:rsidRPr="009037A3" w:rsidRDefault="00A70D51" w:rsidP="005363E9">
            <w:pPr>
              <w:pStyle w:val="CRCoverPage"/>
              <w:spacing w:after="0"/>
              <w:jc w:val="center"/>
              <w:rPr>
                <w:noProof/>
                <w:sz w:val="28"/>
                <w:lang w:eastAsia="ko-KR"/>
              </w:rPr>
            </w:pPr>
            <w:r>
              <w:fldChar w:fldCharType="begin"/>
            </w:r>
            <w:r>
              <w:instrText xml:space="preserve"> DOCPROPERTY  Version  \* MERGEFORMAT </w:instrText>
            </w:r>
            <w:r>
              <w:fldChar w:fldCharType="end"/>
            </w:r>
            <w:r w:rsidR="00906B9A" w:rsidRPr="009037A3">
              <w:rPr>
                <w:rFonts w:hint="eastAsia"/>
                <w:b/>
                <w:noProof/>
                <w:sz w:val="28"/>
                <w:lang w:eastAsia="ko-KR"/>
              </w:rPr>
              <w:t>19.</w:t>
            </w:r>
            <w:r w:rsidR="005363E9">
              <w:rPr>
                <w:b/>
                <w:noProof/>
                <w:sz w:val="28"/>
                <w:lang w:eastAsia="ko-KR"/>
              </w:rPr>
              <w:t>2</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C89AE"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5CAD7" w:rsidR="00F25D98" w:rsidRDefault="00CE6D8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103BB" w:rsidR="001E41F3" w:rsidRDefault="0000628D" w:rsidP="00E46C3F">
            <w:pPr>
              <w:pStyle w:val="CRCoverPage"/>
              <w:spacing w:after="0"/>
              <w:ind w:left="100"/>
              <w:rPr>
                <w:noProof/>
                <w:lang w:eastAsia="ko-KR"/>
              </w:rPr>
            </w:pPr>
            <w:r>
              <w:rPr>
                <w:rFonts w:eastAsia="맑은 고딕" w:hint="eastAsia"/>
                <w:lang w:eastAsia="ko-KR"/>
              </w:rPr>
              <w:t xml:space="preserve">Clarification on </w:t>
            </w:r>
            <w:r w:rsidR="005B3B0C">
              <w:rPr>
                <w:lang w:eastAsia="ko-KR"/>
              </w:rPr>
              <w:t>the Local Offloading Management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7A813" w:rsidR="001E41F3" w:rsidRDefault="00EA6CDD">
            <w:pPr>
              <w:pStyle w:val="CRCoverPage"/>
              <w:spacing w:after="0"/>
              <w:ind w:left="100"/>
              <w:rPr>
                <w:noProof/>
                <w:lang w:eastAsia="ko-KR"/>
              </w:rPr>
            </w:pPr>
            <w:r w:rsidRPr="00EA6CDD">
              <w:rPr>
                <w:noProof/>
                <w:lang w:eastAsia="ko-KR"/>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35BE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00628D">
              <w:rPr>
                <w:rFonts w:hint="eastAsia"/>
                <w:noProof/>
                <w:lang w:eastAsia="ko-KR"/>
              </w:rPr>
              <w:t>3</w:t>
            </w:r>
            <w:r w:rsidR="001B5738">
              <w:rPr>
                <w:rFonts w:hint="eastAsia"/>
                <w:noProof/>
                <w:lang w:eastAsia="ko-KR"/>
              </w:rPr>
              <w:t>-</w:t>
            </w:r>
            <w:r w:rsidR="0000628D">
              <w:rPr>
                <w:rFonts w:hint="eastAsia"/>
                <w:noProof/>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08FDF" w14:textId="77777777" w:rsidR="00A37C40" w:rsidRDefault="005B3B0C" w:rsidP="005B3B0C">
            <w:pPr>
              <w:pStyle w:val="CRCoverPage"/>
              <w:spacing w:after="0"/>
              <w:ind w:left="100"/>
              <w:rPr>
                <w:lang w:eastAsia="zh-CN"/>
              </w:rPr>
            </w:pPr>
            <w:r>
              <w:rPr>
                <w:rFonts w:hint="eastAsia"/>
                <w:noProof/>
                <w:lang w:eastAsia="ko-KR"/>
              </w:rPr>
              <w:t xml:space="preserve">The </w:t>
            </w:r>
            <w:r w:rsidR="00A37C40">
              <w:rPr>
                <w:noProof/>
                <w:lang w:eastAsia="ko-KR"/>
              </w:rPr>
              <w:t xml:space="preserve">current description on the </w:t>
            </w:r>
            <w:r>
              <w:rPr>
                <w:rFonts w:hint="eastAsia"/>
                <w:noProof/>
                <w:lang w:eastAsia="ko-KR"/>
              </w:rPr>
              <w:t>Local Offloading Management</w:t>
            </w:r>
            <w:r w:rsidR="00A37C40">
              <w:rPr>
                <w:noProof/>
                <w:lang w:eastAsia="ko-KR"/>
              </w:rPr>
              <w:t xml:space="preserve"> service area states that it is configured in the AMF and/or SMF for those which supports </w:t>
            </w:r>
            <w:r w:rsidR="00A37C40">
              <w:rPr>
                <w:lang w:eastAsia="zh-CN"/>
              </w:rPr>
              <w:t xml:space="preserve">Local Offloading Management. </w:t>
            </w:r>
          </w:p>
          <w:p w14:paraId="565ABB0F" w14:textId="77777777" w:rsidR="00A37C40" w:rsidRDefault="00A37C40" w:rsidP="005B3B0C">
            <w:pPr>
              <w:pStyle w:val="CRCoverPage"/>
              <w:spacing w:after="0"/>
              <w:ind w:left="100"/>
              <w:rPr>
                <w:lang w:eastAsia="zh-CN"/>
              </w:rPr>
            </w:pPr>
          </w:p>
          <w:p w14:paraId="53689D7F" w14:textId="45DCA35F" w:rsidR="000323CA" w:rsidRDefault="00A37C40" w:rsidP="005B3B0C">
            <w:pPr>
              <w:pStyle w:val="CRCoverPage"/>
              <w:spacing w:after="0"/>
              <w:ind w:left="100"/>
              <w:rPr>
                <w:lang w:eastAsia="zh-CN"/>
              </w:rPr>
            </w:pPr>
            <w:r>
              <w:rPr>
                <w:lang w:eastAsia="zh-CN"/>
              </w:rPr>
              <w:t>In case the Local Offloading Management service area is to be configured for each SMF, the legacy service area that is supported by each should be considered</w:t>
            </w:r>
            <w:r w:rsidR="007343AB">
              <w:rPr>
                <w:rFonts w:hint="eastAsia"/>
                <w:noProof/>
                <w:lang w:eastAsia="ko-KR"/>
              </w:rPr>
              <w:t>.</w:t>
            </w:r>
            <w:r>
              <w:rPr>
                <w:noProof/>
                <w:lang w:eastAsia="ko-KR"/>
              </w:rPr>
              <w:t xml:space="preserve"> In other words, each </w:t>
            </w:r>
            <w:r>
              <w:rPr>
                <w:lang w:eastAsia="zh-CN"/>
              </w:rPr>
              <w:t>Local Offloading Management service area should be within the part of SMF service area to be configured in SMF(s).</w:t>
            </w:r>
          </w:p>
          <w:p w14:paraId="3C745512" w14:textId="77777777" w:rsidR="00A37C40" w:rsidRDefault="00A37C40" w:rsidP="005B3B0C">
            <w:pPr>
              <w:pStyle w:val="CRCoverPage"/>
              <w:spacing w:after="0"/>
              <w:ind w:left="100"/>
              <w:rPr>
                <w:lang w:eastAsia="zh-CN"/>
              </w:rPr>
            </w:pPr>
          </w:p>
          <w:p w14:paraId="00BB5548" w14:textId="395D522F" w:rsidR="00A37C40" w:rsidRDefault="00A37C40" w:rsidP="005B3B0C">
            <w:pPr>
              <w:pStyle w:val="CRCoverPage"/>
              <w:spacing w:after="0"/>
              <w:ind w:left="100"/>
              <w:rPr>
                <w:lang w:eastAsia="zh-CN"/>
              </w:rPr>
            </w:pPr>
            <w:r>
              <w:rPr>
                <w:lang w:eastAsia="zh-CN"/>
              </w:rPr>
              <w:t>This is deemed quite burden for manual/static configuration to be done prior to support Local Offloading Management.</w:t>
            </w:r>
          </w:p>
          <w:p w14:paraId="4C26A030" w14:textId="77777777" w:rsidR="00A37C40" w:rsidRDefault="00A37C40" w:rsidP="005B3B0C">
            <w:pPr>
              <w:pStyle w:val="CRCoverPage"/>
              <w:spacing w:after="0"/>
              <w:ind w:left="100"/>
              <w:rPr>
                <w:lang w:eastAsia="zh-CN"/>
              </w:rPr>
            </w:pPr>
          </w:p>
          <w:p w14:paraId="1CE1CD06" w14:textId="7785EFBE" w:rsidR="00A37C40" w:rsidRPr="002C0D13" w:rsidRDefault="00A37C40" w:rsidP="005B3B0C">
            <w:pPr>
              <w:pStyle w:val="CRCoverPage"/>
              <w:spacing w:after="0"/>
              <w:ind w:left="100"/>
              <w:rPr>
                <w:noProof/>
                <w:lang w:val="en-US" w:eastAsia="ko-KR"/>
              </w:rPr>
            </w:pPr>
            <w:r>
              <w:rPr>
                <w:lang w:eastAsia="zh-CN"/>
              </w:rPr>
              <w:t>This contribution proposes an alternative that existing SMF service area can be considered as the Local Offloading Management ser</w:t>
            </w:r>
            <w:r w:rsidR="008D511F">
              <w:rPr>
                <w:lang w:eastAsia="zh-CN"/>
              </w:rPr>
              <w:t>v</w:t>
            </w:r>
            <w:r>
              <w:rPr>
                <w:lang w:eastAsia="zh-CN"/>
              </w:rPr>
              <w:t>ice area for those which supports Local Offloading Management in the NF profile.</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00DC4222"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72663B09"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8D511F">
              <w:rPr>
                <w:rFonts w:eastAsia="LG스마트체 Regular" w:cs="Arial"/>
                <w:noProof/>
                <w:lang w:eastAsia="ko-KR"/>
              </w:rPr>
              <w:t>6.10.2.2</w:t>
            </w:r>
          </w:p>
          <w:p w14:paraId="3B830510" w14:textId="5BAAD476" w:rsidR="005B3B0C" w:rsidRDefault="00905A8E" w:rsidP="008D511F">
            <w:pPr>
              <w:pStyle w:val="CRCoverPage"/>
              <w:spacing w:after="0"/>
              <w:ind w:left="100" w:firstLineChars="50" w:firstLine="89"/>
              <w:rPr>
                <w:rFonts w:eastAsia="LG스마트체 Regular" w:cs="Arial"/>
                <w:noProof/>
                <w:lang w:eastAsia="ko-KR"/>
              </w:rPr>
            </w:pPr>
            <w:r>
              <w:rPr>
                <w:rFonts w:eastAsia="LG스마트체 Regular" w:cs="Arial" w:hint="eastAsia"/>
                <w:noProof/>
                <w:lang w:eastAsia="ko-KR"/>
              </w:rPr>
              <w:t xml:space="preserve">- </w:t>
            </w:r>
            <w:r w:rsidR="007343AB">
              <w:rPr>
                <w:rFonts w:eastAsia="LG스마트체 Regular" w:cs="Arial" w:hint="eastAsia"/>
                <w:noProof/>
                <w:lang w:eastAsia="ko-KR"/>
              </w:rPr>
              <w:t xml:space="preserve">Clarify that </w:t>
            </w:r>
            <w:r w:rsidR="005B3B0C">
              <w:rPr>
                <w:lang w:eastAsia="zh-CN"/>
              </w:rPr>
              <w:t xml:space="preserve">the </w:t>
            </w:r>
            <w:r w:rsidR="008D511F">
              <w:rPr>
                <w:lang w:eastAsia="zh-CN"/>
              </w:rPr>
              <w:t xml:space="preserve">AMF may consider service area of the SMFs supporting Local Offloading Management as the Local Offloading Management service area </w:t>
            </w:r>
            <w:r w:rsidR="00AE7EE4">
              <w:rPr>
                <w:lang w:eastAsia="zh-CN"/>
              </w:rPr>
              <w:t>when there is no Local Offloading Management service area of those SMFs is configured/registered in the NF profile</w:t>
            </w:r>
            <w:r w:rsidR="000323CA">
              <w:rPr>
                <w:rFonts w:eastAsia="LG스마트체 Regular" w:cs="Arial" w:hint="eastAsia"/>
                <w:noProof/>
                <w:lang w:eastAsia="ko-KR"/>
              </w:rPr>
              <w:t>.</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B365F" w:rsidR="00906B9A" w:rsidRDefault="00152A88" w:rsidP="00152A88">
            <w:pPr>
              <w:pStyle w:val="CRCoverPage"/>
              <w:spacing w:after="0"/>
              <w:ind w:left="100"/>
              <w:rPr>
                <w:noProof/>
                <w:lang w:eastAsia="ko-KR"/>
              </w:rPr>
            </w:pPr>
            <w:r>
              <w:rPr>
                <w:noProof/>
                <w:lang w:eastAsia="ko-KR"/>
              </w:rPr>
              <w:t>P</w:t>
            </w:r>
            <w:r w:rsidR="00FF6027">
              <w:rPr>
                <w:noProof/>
                <w:lang w:eastAsia="ko-KR"/>
              </w:rPr>
              <w:t xml:space="preserve">rerequisite </w:t>
            </w:r>
            <w:r>
              <w:rPr>
                <w:noProof/>
                <w:lang w:eastAsia="ko-KR"/>
              </w:rPr>
              <w:t>with</w:t>
            </w:r>
            <w:r w:rsidR="00FF6027">
              <w:rPr>
                <w:noProof/>
                <w:lang w:eastAsia="ko-KR"/>
              </w:rPr>
              <w:t xml:space="preserve"> each different manual configuration on SMFs is </w:t>
            </w:r>
            <w:r>
              <w:rPr>
                <w:noProof/>
                <w:lang w:eastAsia="ko-KR"/>
              </w:rPr>
              <w:t>mandatory</w:t>
            </w:r>
            <w:r w:rsidR="00FF6027">
              <w:rPr>
                <w:noProof/>
                <w:lang w:eastAsia="ko-KR"/>
              </w:rPr>
              <w:t xml:space="preserve"> to support </w:t>
            </w:r>
            <w:r w:rsidR="00FF6027">
              <w:rPr>
                <w:lang w:eastAsia="zh-CN"/>
              </w:rPr>
              <w:t>Local Offloading Management</w:t>
            </w:r>
            <w:r w:rsidR="007343AB">
              <w:rPr>
                <w:rFonts w:hint="eastAsia"/>
                <w:noProof/>
                <w:lang w:eastAsia="ko-KR"/>
              </w:rPr>
              <w: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D0322" w:rsidR="00906B9A" w:rsidRPr="00FF6027" w:rsidRDefault="00FF6027" w:rsidP="00FF6027">
            <w:pPr>
              <w:pStyle w:val="CRCoverPage"/>
              <w:spacing w:after="0"/>
              <w:ind w:left="100"/>
              <w:rPr>
                <w:rFonts w:eastAsia="LG스마트체 Regular" w:cs="Arial"/>
                <w:noProof/>
                <w:lang w:eastAsia="ko-KR"/>
              </w:rPr>
            </w:pPr>
            <w:r>
              <w:rPr>
                <w:rFonts w:eastAsia="LG스마트체 Regular" w:cs="Arial"/>
                <w:noProof/>
                <w:lang w:eastAsia="ko-KR"/>
              </w:rPr>
              <w:t>6.10.2.2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7BE096B" w14:textId="77777777" w:rsidR="00C375CF" w:rsidRDefault="00C375CF" w:rsidP="00F62669">
      <w:pPr>
        <w:rPr>
          <w:b/>
          <w:bCs/>
          <w:lang w:eastAsia="ko-KR"/>
        </w:rPr>
      </w:pPr>
      <w:bookmarkStart w:id="2" w:name="_CR5_49_1_1"/>
      <w:bookmarkStart w:id="3" w:name="_Toc177722253"/>
      <w:bookmarkStart w:id="4" w:name="_Toc177741333"/>
      <w:bookmarkStart w:id="5" w:name="_Toc21087535"/>
      <w:bookmarkStart w:id="6" w:name="_Toc23326068"/>
      <w:bookmarkStart w:id="7" w:name="_Toc25934658"/>
      <w:bookmarkStart w:id="8" w:name="_Toc26337038"/>
      <w:bookmarkStart w:id="9" w:name="_Toc31114285"/>
      <w:bookmarkStart w:id="10" w:name="_Toc43392559"/>
      <w:bookmarkStart w:id="11" w:name="_Toc43475355"/>
      <w:bookmarkStart w:id="12" w:name="_Toc50558959"/>
      <w:bookmarkStart w:id="13" w:name="_Toc54940314"/>
      <w:bookmarkStart w:id="14" w:name="_Toc54952029"/>
      <w:bookmarkStart w:id="15" w:name="_Toc57233477"/>
      <w:bookmarkEnd w:id="2"/>
    </w:p>
    <w:p w14:paraId="5BB9F4A7" w14:textId="77777777" w:rsidR="001D0BC7" w:rsidRDefault="001D0BC7" w:rsidP="001D0BC7">
      <w:pPr>
        <w:pStyle w:val="4"/>
        <w:ind w:left="1200" w:hanging="400"/>
        <w:rPr>
          <w:lang w:eastAsia="en-GB"/>
        </w:rPr>
      </w:pPr>
      <w:bookmarkStart w:id="16" w:name="_Toc193796864"/>
      <w:r>
        <w:t>6.10.2.2</w:t>
      </w:r>
      <w:r>
        <w:tab/>
        <w:t>I-SMF insertion during the PDU Session establishment</w:t>
      </w:r>
      <w:bookmarkEnd w:id="16"/>
    </w:p>
    <w:p w14:paraId="07EB9ED0" w14:textId="77777777" w:rsidR="001D0BC7" w:rsidRDefault="001D0BC7" w:rsidP="001D0BC7">
      <w:pPr>
        <w:pStyle w:val="TH"/>
      </w:pPr>
      <w:r>
        <w:rPr>
          <w:rFonts w:eastAsia="Times New Roman"/>
          <w:noProof/>
          <w:lang w:eastAsia="en-GB"/>
        </w:rPr>
        <w:object w:dxaOrig="9630" w:dyaOrig="5040" w14:anchorId="05FD2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52pt;mso-width-percent:0;mso-height-percent:0;mso-width-percent:0;mso-height-percent:0" o:ole="">
            <v:imagedata r:id="rId13" o:title=""/>
          </v:shape>
          <o:OLEObject Type="Embed" ProgID="Visio.Drawing.15" ShapeID="_x0000_i1025" DrawAspect="Content" ObjectID="_1804684309" r:id="rId14"/>
        </w:object>
      </w:r>
    </w:p>
    <w:p w14:paraId="75383381" w14:textId="77777777" w:rsidR="001D0BC7" w:rsidRDefault="001D0BC7" w:rsidP="001D0BC7">
      <w:pPr>
        <w:pStyle w:val="TF"/>
      </w:pPr>
      <w:r>
        <w:t>Figure 6.10.2.2-1: Procedure for PDU Session establishment supporting Local Offloading Management</w:t>
      </w:r>
    </w:p>
    <w:p w14:paraId="081CC092" w14:textId="77777777" w:rsidR="001D0BC7" w:rsidRDefault="001D0BC7" w:rsidP="001D0BC7">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5214594F" w14:textId="77777777" w:rsidR="001D0BC7" w:rsidRDefault="001D0BC7" w:rsidP="001D0BC7">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71B31558" w14:textId="77777777" w:rsidR="001D0BC7" w:rsidRDefault="001D0BC7" w:rsidP="001D0BC7">
      <w:pPr>
        <w:pStyle w:val="B2"/>
      </w:pPr>
      <w:r>
        <w:t>-</w:t>
      </w:r>
      <w:r>
        <w:tab/>
        <w:t>If the UE is not within the local offloading management service area of any of the candidate SMF(s), then an I-SMF for local offloading management is not needed and step 2a is executed.</w:t>
      </w:r>
    </w:p>
    <w:p w14:paraId="7E46D583" w14:textId="77777777" w:rsidR="001D0BC7" w:rsidRDefault="001D0BC7" w:rsidP="001D0BC7">
      <w:pPr>
        <w:pStyle w:val="B2"/>
        <w:rPr>
          <w:ins w:id="17" w:author="Hongsuk (LGE)" w:date="2025-03-28T16:25:00Z"/>
        </w:rPr>
      </w:pPr>
      <w:r>
        <w:t>-</w:t>
      </w:r>
      <w:r>
        <w:tab/>
        <w:t>If the UE is within the local offloading management service area of at least one of the candidate SMF(s), then AMF selects an I-SMF for local offloading management supporting the Local Offloading Management service area and step 2b is executed.</w:t>
      </w:r>
    </w:p>
    <w:p w14:paraId="5949280E" w14:textId="1F068ACE" w:rsidR="001D0BC7" w:rsidRPr="001D0BC7" w:rsidRDefault="001D0BC7" w:rsidP="001D0BC7">
      <w:pPr>
        <w:pStyle w:val="B2"/>
      </w:pPr>
      <w:ins w:id="18" w:author="Hongsuk (LGE)" w:date="2025-03-28T16:25:00Z">
        <w:r>
          <w:t>-</w:t>
        </w:r>
        <w:r>
          <w:tab/>
          <w:t>If the local offloading management service area of candidate SMF(s) is not configured, then AMF may consider service area of the candidate SMF(s) supporting the Local Offloading Management as the local offloading management service area.</w:t>
        </w:r>
      </w:ins>
    </w:p>
    <w:p w14:paraId="7E7A0F3A" w14:textId="77777777" w:rsidR="001D0BC7" w:rsidRDefault="001D0BC7" w:rsidP="001D0BC7">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w:t>
      </w:r>
      <w:bookmarkStart w:id="19" w:name="_GoBack"/>
      <w:bookmarkEnd w:id="19"/>
      <w:r>
        <w:t>l Offloading Management.</w:t>
      </w:r>
    </w:p>
    <w:p w14:paraId="2BA72207" w14:textId="7021BC7E" w:rsidR="001D0BC7" w:rsidRDefault="001D0BC7" w:rsidP="001D0BC7">
      <w:pPr>
        <w:pStyle w:val="B1"/>
      </w:pPr>
      <w:r>
        <w:tab/>
        <w:t>The AMF may also have the Local Offloading Management service area configured</w:t>
      </w:r>
      <w:ins w:id="20" w:author="Hongsuk (LGE)" w:date="2025-03-28T16:25:00Z">
        <w:r>
          <w:t>.</w:t>
        </w:r>
      </w:ins>
    </w:p>
    <w:p w14:paraId="45D1270E" w14:textId="77777777" w:rsidR="001D0BC7" w:rsidRDefault="001D0BC7" w:rsidP="001D0BC7">
      <w:pPr>
        <w:pStyle w:val="B1"/>
      </w:pPr>
      <w:r>
        <w:t>2a.</w:t>
      </w:r>
      <w:r>
        <w:tab/>
        <w:t>Same as the step 1-6 defined in clause 6.2.3.2.2, the SMF selects an EASDF and instructs the EASDF to create DNS context for PDU session and steps 3 and 4 are skipped.</w:t>
      </w:r>
    </w:p>
    <w:p w14:paraId="03D42CFD" w14:textId="77777777" w:rsidR="001D0BC7" w:rsidRDefault="001D0BC7" w:rsidP="001D0BC7">
      <w:pPr>
        <w:pStyle w:val="B1"/>
      </w:pPr>
      <w:r>
        <w:lastRenderedPageBreak/>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7DCEA4C6" w14:textId="77777777" w:rsidR="001D0BC7" w:rsidRDefault="001D0BC7" w:rsidP="001D0BC7">
      <w:pPr>
        <w:pStyle w:val="B2"/>
      </w:pPr>
      <w:r>
        <w:t>-</w:t>
      </w:r>
      <w:r>
        <w:tab/>
        <w:t>This procedure applies for non-roaming PDU session and all NFs are located in HPLMN.</w:t>
      </w:r>
    </w:p>
    <w:p w14:paraId="7B9428FA" w14:textId="77777777" w:rsidR="001D0BC7" w:rsidRDefault="001D0BC7" w:rsidP="001D0BC7">
      <w:pPr>
        <w:pStyle w:val="B2"/>
      </w:pPr>
      <w:r>
        <w:t>-</w:t>
      </w:r>
      <w:r>
        <w:tab/>
        <w:t>The V-SMF and V-UPF are replaced by I-SMF and I-UPF, respectively.</w:t>
      </w:r>
    </w:p>
    <w:p w14:paraId="7DF4F222" w14:textId="77777777" w:rsidR="001D0BC7" w:rsidRDefault="001D0BC7" w:rsidP="001D0BC7">
      <w:pPr>
        <w:pStyle w:val="B2"/>
      </w:pPr>
      <w:r>
        <w:t>-</w:t>
      </w:r>
      <w:r>
        <w:tab/>
        <w:t>The H-SMF and H-UPF are replaced by SMF and UPF(PSA), respectively.</w:t>
      </w:r>
    </w:p>
    <w:p w14:paraId="38F9F12C" w14:textId="77777777" w:rsidR="001D0BC7" w:rsidRDefault="001D0BC7" w:rsidP="001D0BC7">
      <w:pPr>
        <w:pStyle w:val="B2"/>
      </w:pPr>
      <w:r>
        <w:t>-</w:t>
      </w:r>
      <w:r>
        <w:tab/>
        <w:t>The AMF sends a Local Offloading Management allowed indication to the I-SMF in the step 3a of clause 4.3.2.2.2 of TS 23.502 [3] with V-SMF replaced by I-SMF.</w:t>
      </w:r>
    </w:p>
    <w:p w14:paraId="67A5F156" w14:textId="77777777" w:rsidR="001D0BC7" w:rsidRDefault="001D0BC7" w:rsidP="001D0BC7">
      <w:pPr>
        <w:pStyle w:val="B1"/>
      </w:pPr>
      <w:r>
        <w:tab/>
        <w:t>If the I-SMF receives the Local Offloading Management allowed indication from AMF, the I-SMF:</w:t>
      </w:r>
    </w:p>
    <w:p w14:paraId="64284D9A" w14:textId="77777777" w:rsidR="001D0BC7" w:rsidRDefault="001D0BC7" w:rsidP="001D0BC7">
      <w:pPr>
        <w:pStyle w:val="B2"/>
      </w:pPr>
      <w:r>
        <w:t>-</w:t>
      </w:r>
      <w:r>
        <w:tab/>
        <w:t>Selects UL CL/BP UPF and L-PSA UPF based on UE location information.</w:t>
      </w:r>
    </w:p>
    <w:p w14:paraId="7935F338" w14:textId="77777777" w:rsidR="001D0BC7" w:rsidRDefault="001D0BC7" w:rsidP="001D0BC7">
      <w:pPr>
        <w:pStyle w:val="B2"/>
      </w:pPr>
      <w:r>
        <w:t>-</w:t>
      </w:r>
      <w:r>
        <w:tab/>
        <w:t>Selects an EASDF.</w:t>
      </w:r>
    </w:p>
    <w:p w14:paraId="25C0A93A" w14:textId="77777777" w:rsidR="001D0BC7" w:rsidRDefault="001D0BC7" w:rsidP="001D0BC7">
      <w:pPr>
        <w:pStyle w:val="B2"/>
      </w:pPr>
      <w:r>
        <w:t>-</w:t>
      </w:r>
      <w:r>
        <w:tab/>
        <w:t>Obtains the EASDF IP address based on local configuration, or invoke Neasdf_DNSContext_Create Request including the DNN, S-NSSAI and the UE IP address set to unspecified address or to a mapped address as specified in clause 7.1.2.2 to obtain the EASDF IP address.</w:t>
      </w:r>
    </w:p>
    <w:p w14:paraId="6B28CF8A" w14:textId="77777777" w:rsidR="001D0BC7" w:rsidRDefault="001D0BC7" w:rsidP="001D0BC7">
      <w:pPr>
        <w:pStyle w:val="B2"/>
      </w:pPr>
      <w:r>
        <w:t>-</w:t>
      </w:r>
      <w:r>
        <w:tab/>
        <w:t>May obtain EASDF DNS security information based on local configuration or via interaction with EASDF.</w:t>
      </w:r>
    </w:p>
    <w:p w14:paraId="17AEC730" w14:textId="77777777" w:rsidR="001D0BC7" w:rsidRDefault="001D0BC7" w:rsidP="001D0BC7">
      <w:pPr>
        <w:pStyle w:val="B2"/>
      </w:pPr>
      <w:r>
        <w:t>-</w:t>
      </w:r>
      <w:r>
        <w:tab/>
        <w:t>Sends Nsmf_PDUSession_Create Request (Local Offloading Management support indication, Offload Identifier(s) (if available, e.g. by configuration), IP address and (if exists) DNS security information of EASDF and I-SMF supported DNAI(s)). See step 6 of the procedure in figure 4.3.2.2.2-1 of TS 23.502 [3] with V-SMF, H-SMF replaced by I-SMF, SMF respectively.</w:t>
      </w:r>
    </w:p>
    <w:p w14:paraId="271C3F33" w14:textId="77777777" w:rsidR="001D0BC7" w:rsidRDefault="001D0BC7" w:rsidP="001D0BC7">
      <w:pPr>
        <w:pStyle w:val="B1"/>
      </w:pPr>
      <w:r>
        <w:tab/>
        <w:t>When the SMF receives the Local Offloading Management support indication and allows I-SMF to perform Local Offloading Management based on SM subscription data, the SMF:</w:t>
      </w:r>
    </w:p>
    <w:p w14:paraId="01B15B4D" w14:textId="77777777" w:rsidR="001D0BC7" w:rsidRDefault="001D0BC7" w:rsidP="001D0BC7">
      <w:pPr>
        <w:pStyle w:val="B2"/>
      </w:pPr>
      <w:r>
        <w:t>-</w:t>
      </w:r>
      <w:r>
        <w:tab/>
        <w:t>Skips the EASDF Discovery and Selection procedure and DNS message handling.</w:t>
      </w:r>
    </w:p>
    <w:p w14:paraId="0C084F4D" w14:textId="77777777" w:rsidR="001D0BC7" w:rsidRDefault="001D0BC7" w:rsidP="001D0BC7">
      <w:pPr>
        <w:pStyle w:val="B2"/>
      </w:pPr>
      <w:r>
        <w:t>-</w:t>
      </w:r>
      <w:r>
        <w:tab/>
        <w:t>Provides Local Offloading Management support indicator to PCF, whereby PCF provides the Local Offloading Management Policy, (i.e. FQDN/IP range(s) allowed to be routed to the local part of DN, or Offload Identifier, to SMF, as described in clause 6.4 of TS 23.503 [4]. Each Local Offloading Management Policy may also be provided with an Offload Identifier which is assigned by PCF.</w:t>
      </w:r>
    </w:p>
    <w:p w14:paraId="35D6E48A" w14:textId="77777777" w:rsidR="001D0BC7" w:rsidRDefault="001D0BC7" w:rsidP="001D0BC7">
      <w:pPr>
        <w:pStyle w:val="B2"/>
      </w:pPr>
      <w:r>
        <w:t>-</w:t>
      </w:r>
      <w:r>
        <w:tab/>
        <w:t>Sends the received Local Offloading Management Policy and/or Offload Identifier to the I-SMF. SMF may send the Offload Identifier(s) alone or together with the Local Offloading Management Policy:</w:t>
      </w:r>
    </w:p>
    <w:p w14:paraId="100A4902" w14:textId="77777777" w:rsidR="001D0BC7" w:rsidRDefault="001D0BC7" w:rsidP="001D0BC7">
      <w:pPr>
        <w:pStyle w:val="B3"/>
      </w:pPr>
      <w:r>
        <w:t>-</w:t>
      </w:r>
      <w:r>
        <w:tab/>
        <w:t>If the given I-SMF has already received the Local Offloading Management Policy corresponding to certain Offload Identifier(s), this could be indicated to the SMF in any subsequent request to another PDU Session supporting local offloading from the same I-SMF, and the SMF will in this case send only the Offload Identifier(s) as a response;</w:t>
      </w:r>
    </w:p>
    <w:p w14:paraId="759F95D5" w14:textId="77777777" w:rsidR="001D0BC7" w:rsidRDefault="001D0BC7" w:rsidP="001D0BC7">
      <w:pPr>
        <w:pStyle w:val="B3"/>
      </w:pPr>
      <w:r>
        <w:t>-</w:t>
      </w:r>
      <w:r>
        <w:tab/>
        <w:t>If the Local Offloading Management Policy for a given Offload Identifier is changed, for each I-SMF using the Offload Identifier, the SMF chooses one existing PDU Session applied local offloading using the Offload Identifier to update Local Offloading Management Policy and corresponding Offload Identifier to the I-SMF via PDU Session Modification procedure as described in clause 4.3.3.3 of TS 23.502 [3];</w:t>
      </w:r>
    </w:p>
    <w:p w14:paraId="064410DB" w14:textId="77777777" w:rsidR="001D0BC7" w:rsidRDefault="001D0BC7" w:rsidP="001D0BC7">
      <w:pPr>
        <w:pStyle w:val="B3"/>
      </w:pPr>
      <w:r>
        <w:t>-</w:t>
      </w:r>
      <w:r>
        <w:tab/>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p>
    <w:p w14:paraId="7C475A6D" w14:textId="77777777" w:rsidR="001D0BC7" w:rsidRDefault="001D0BC7" w:rsidP="001D0BC7">
      <w:pPr>
        <w:pStyle w:val="B2"/>
      </w:pPr>
      <w:r>
        <w:t>-</w:t>
      </w:r>
      <w:r>
        <w:tab/>
        <w:t>provides the DNS server address to be used for DNS requests related with traffic not subject to Local Offloading Management.</w:t>
      </w:r>
    </w:p>
    <w:p w14:paraId="586502A1" w14:textId="77777777" w:rsidR="001D0BC7" w:rsidRDefault="001D0BC7" w:rsidP="001D0BC7">
      <w:pPr>
        <w:pStyle w:val="B2"/>
      </w:pPr>
      <w:r>
        <w:t>-</w:t>
      </w:r>
      <w:r>
        <w:tab/>
        <w:t>provides the PSA UPF address information (e.g. PSA UPF IP address on N6) to be used by EASDF selected by I-SMF to build EDNS Client Subnet option for target FQDN(s) of the DNS queries not subject to Local Offloading Management.</w:t>
      </w:r>
    </w:p>
    <w:p w14:paraId="3622BE38" w14:textId="77777777" w:rsidR="001D0BC7" w:rsidRDefault="001D0BC7" w:rsidP="001D0BC7">
      <w:pPr>
        <w:pStyle w:val="B2"/>
      </w:pPr>
      <w:r>
        <w:lastRenderedPageBreak/>
        <w:t>-</w:t>
      </w:r>
      <w:r>
        <w:tab/>
        <w:t>Sends IP address and optionally DNS security information of the EASDF received from the I-SMF to the UE via PCO.</w:t>
      </w:r>
    </w:p>
    <w:p w14:paraId="6DE83B1D" w14:textId="77777777" w:rsidR="001D0BC7" w:rsidRDefault="001D0BC7" w:rsidP="001D0BC7">
      <w:pPr>
        <w:pStyle w:val="B2"/>
      </w:pPr>
      <w:r>
        <w:t>-</w:t>
      </w:r>
      <w:r>
        <w:tab/>
        <w:t>Sends Local Offloading Management Allowed indication to the I-SMF.</w:t>
      </w:r>
    </w:p>
    <w:p w14:paraId="0130C066" w14:textId="77777777" w:rsidR="001D0BC7" w:rsidRDefault="001D0BC7" w:rsidP="001D0BC7">
      <w:pPr>
        <w:pStyle w:val="NO"/>
      </w:pPr>
      <w:r>
        <w:t>NOTE 2:</w:t>
      </w:r>
      <w:r>
        <w:tab/>
        <w:t>Local Offloading Management Allowed indication can be part of SMF selection subscription data and Session Management Subscription data. It is up to UDM implementation to make sure the data is consistent.</w:t>
      </w:r>
    </w:p>
    <w:p w14:paraId="4651BC15" w14:textId="77777777" w:rsidR="001D0BC7" w:rsidRDefault="001D0BC7" w:rsidP="001D0BC7">
      <w:pPr>
        <w:pStyle w:val="B1"/>
      </w:pPr>
      <w:r>
        <w:t>3.</w:t>
      </w:r>
      <w:r>
        <w:tab/>
        <w:t>The I-SMF configures the EASDF with the DNS message handling rules using the Local Offloading Control Information received from SMF.</w:t>
      </w:r>
    </w:p>
    <w:p w14:paraId="48A93FDB" w14:textId="77777777" w:rsidR="001D0BC7" w:rsidRDefault="001D0BC7" w:rsidP="001D0BC7">
      <w:pPr>
        <w:pStyle w:val="B1"/>
      </w:pPr>
      <w:r>
        <w:tab/>
        <w:t>If the I-SMF obtains the EASDF IP address in step 2, the I-SMF invokes Neasdf_DNSContext_Create Request to configure the EASDF.</w:t>
      </w:r>
    </w:p>
    <w:p w14:paraId="20038BC7" w14:textId="77777777" w:rsidR="001D0BC7" w:rsidRDefault="001D0BC7" w:rsidP="001D0BC7">
      <w:pPr>
        <w:pStyle w:val="B1"/>
      </w:pPr>
      <w:r>
        <w:tab/>
        <w:t>The I-SMF configures the UL CL UPF to forward IP packets as per the Local Offloading Management Policy or Offload Identifier (which should include forwarding of IP packets to the EASDF) to the local PSA UPF.</w:t>
      </w:r>
    </w:p>
    <w:p w14:paraId="43161541" w14:textId="77777777" w:rsidR="001D0BC7" w:rsidRDefault="001D0BC7" w:rsidP="001D0BC7">
      <w:pPr>
        <w:pStyle w:val="B1"/>
      </w:pPr>
      <w:r>
        <w:t>4.</w:t>
      </w:r>
      <w:r>
        <w:tab/>
        <w:t>EAS Discovery procedure with EASDF is performed as described in clause 6.10.2.3.</w:t>
      </w:r>
    </w:p>
    <w:p w14:paraId="3E4C13D2" w14:textId="77777777" w:rsidR="00874FD7" w:rsidRPr="005363E9" w:rsidRDefault="00874FD7" w:rsidP="005363E9">
      <w:pPr>
        <w:pStyle w:val="B1"/>
      </w:pPr>
    </w:p>
    <w:bookmarkEnd w:id="3"/>
    <w:bookmarkEnd w:id="4"/>
    <w:bookmarkEnd w:id="5"/>
    <w:bookmarkEnd w:id="6"/>
    <w:bookmarkEnd w:id="7"/>
    <w:bookmarkEnd w:id="8"/>
    <w:bookmarkEnd w:id="9"/>
    <w:bookmarkEnd w:id="10"/>
    <w:bookmarkEnd w:id="11"/>
    <w:bookmarkEnd w:id="12"/>
    <w:bookmarkEnd w:id="13"/>
    <w:bookmarkEnd w:id="14"/>
    <w:bookmarkEnd w:id="15"/>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B3C52" w14:textId="77777777" w:rsidR="004A111A" w:rsidRDefault="004A111A">
      <w:r>
        <w:separator/>
      </w:r>
    </w:p>
  </w:endnote>
  <w:endnote w:type="continuationSeparator" w:id="0">
    <w:p w14:paraId="3DE1A728" w14:textId="77777777" w:rsidR="004A111A" w:rsidRDefault="004A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2FE0F" w14:textId="77777777" w:rsidR="004A111A" w:rsidRDefault="004A111A">
      <w:r>
        <w:separator/>
      </w:r>
    </w:p>
  </w:footnote>
  <w:footnote w:type="continuationSeparator" w:id="0">
    <w:p w14:paraId="3158DEA0" w14:textId="77777777" w:rsidR="004A111A" w:rsidRDefault="004A1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28"/>
    <w:rsid w:val="00005AFA"/>
    <w:rsid w:val="0000628D"/>
    <w:rsid w:val="0001189C"/>
    <w:rsid w:val="00020ABF"/>
    <w:rsid w:val="00020F3A"/>
    <w:rsid w:val="00022379"/>
    <w:rsid w:val="00022E4A"/>
    <w:rsid w:val="000323CA"/>
    <w:rsid w:val="00033D5A"/>
    <w:rsid w:val="000408EF"/>
    <w:rsid w:val="00061E93"/>
    <w:rsid w:val="00070E09"/>
    <w:rsid w:val="00073BAA"/>
    <w:rsid w:val="0008779F"/>
    <w:rsid w:val="0009463D"/>
    <w:rsid w:val="0009742B"/>
    <w:rsid w:val="000A6394"/>
    <w:rsid w:val="000B0C3A"/>
    <w:rsid w:val="000B2B4D"/>
    <w:rsid w:val="000B3A44"/>
    <w:rsid w:val="000B7FED"/>
    <w:rsid w:val="000C038A"/>
    <w:rsid w:val="000C28BD"/>
    <w:rsid w:val="000C6598"/>
    <w:rsid w:val="000C7B6E"/>
    <w:rsid w:val="000D44B3"/>
    <w:rsid w:val="000E3150"/>
    <w:rsid w:val="000F0F42"/>
    <w:rsid w:val="000F5A24"/>
    <w:rsid w:val="000F7CE3"/>
    <w:rsid w:val="00100A79"/>
    <w:rsid w:val="00107D1F"/>
    <w:rsid w:val="00110DF1"/>
    <w:rsid w:val="001112C9"/>
    <w:rsid w:val="00112D1B"/>
    <w:rsid w:val="00117A31"/>
    <w:rsid w:val="00126917"/>
    <w:rsid w:val="00127C22"/>
    <w:rsid w:val="00135CFF"/>
    <w:rsid w:val="00137621"/>
    <w:rsid w:val="00142DA9"/>
    <w:rsid w:val="00145D43"/>
    <w:rsid w:val="001477E5"/>
    <w:rsid w:val="001518E8"/>
    <w:rsid w:val="00151EF3"/>
    <w:rsid w:val="00152A88"/>
    <w:rsid w:val="00152E1C"/>
    <w:rsid w:val="00155E22"/>
    <w:rsid w:val="00157BF4"/>
    <w:rsid w:val="001601EF"/>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0BC7"/>
    <w:rsid w:val="001D2F7D"/>
    <w:rsid w:val="001E41F3"/>
    <w:rsid w:val="001E53D4"/>
    <w:rsid w:val="001F1F7B"/>
    <w:rsid w:val="001F22F2"/>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14AD"/>
    <w:rsid w:val="00284FEB"/>
    <w:rsid w:val="002860C4"/>
    <w:rsid w:val="002B5741"/>
    <w:rsid w:val="002B7E47"/>
    <w:rsid w:val="002C0D13"/>
    <w:rsid w:val="002C1E28"/>
    <w:rsid w:val="002C2C2D"/>
    <w:rsid w:val="002C72AE"/>
    <w:rsid w:val="002D6000"/>
    <w:rsid w:val="002E33C0"/>
    <w:rsid w:val="002E472E"/>
    <w:rsid w:val="003052FB"/>
    <w:rsid w:val="003053A2"/>
    <w:rsid w:val="00305409"/>
    <w:rsid w:val="00311A26"/>
    <w:rsid w:val="00313F78"/>
    <w:rsid w:val="00315B6C"/>
    <w:rsid w:val="00331B1E"/>
    <w:rsid w:val="00340EE1"/>
    <w:rsid w:val="00345444"/>
    <w:rsid w:val="00345A52"/>
    <w:rsid w:val="00346AFD"/>
    <w:rsid w:val="00347CF2"/>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51486"/>
    <w:rsid w:val="00453BCB"/>
    <w:rsid w:val="004616DE"/>
    <w:rsid w:val="004840F4"/>
    <w:rsid w:val="004861F2"/>
    <w:rsid w:val="0049577A"/>
    <w:rsid w:val="004A111A"/>
    <w:rsid w:val="004B3965"/>
    <w:rsid w:val="004B75B7"/>
    <w:rsid w:val="004C0BF0"/>
    <w:rsid w:val="004E4D0D"/>
    <w:rsid w:val="004F0658"/>
    <w:rsid w:val="004F0CFD"/>
    <w:rsid w:val="004F371E"/>
    <w:rsid w:val="004F5362"/>
    <w:rsid w:val="00512FA7"/>
    <w:rsid w:val="005141D9"/>
    <w:rsid w:val="0051580D"/>
    <w:rsid w:val="005304B2"/>
    <w:rsid w:val="005345DF"/>
    <w:rsid w:val="005363E9"/>
    <w:rsid w:val="00540EA7"/>
    <w:rsid w:val="00547111"/>
    <w:rsid w:val="005476F8"/>
    <w:rsid w:val="0055399E"/>
    <w:rsid w:val="00556E7B"/>
    <w:rsid w:val="00566605"/>
    <w:rsid w:val="00570842"/>
    <w:rsid w:val="00577E55"/>
    <w:rsid w:val="0058690F"/>
    <w:rsid w:val="00592D74"/>
    <w:rsid w:val="005934C4"/>
    <w:rsid w:val="0059428D"/>
    <w:rsid w:val="005A091B"/>
    <w:rsid w:val="005A5B69"/>
    <w:rsid w:val="005B1754"/>
    <w:rsid w:val="005B22E5"/>
    <w:rsid w:val="005B3B0C"/>
    <w:rsid w:val="005D3421"/>
    <w:rsid w:val="005E051A"/>
    <w:rsid w:val="005E0804"/>
    <w:rsid w:val="005E290A"/>
    <w:rsid w:val="005E2C44"/>
    <w:rsid w:val="005E2E05"/>
    <w:rsid w:val="005F3664"/>
    <w:rsid w:val="005F5E79"/>
    <w:rsid w:val="005F671C"/>
    <w:rsid w:val="005F7FC2"/>
    <w:rsid w:val="0060242A"/>
    <w:rsid w:val="00602D79"/>
    <w:rsid w:val="0060669F"/>
    <w:rsid w:val="00614371"/>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0A3F"/>
    <w:rsid w:val="0067130D"/>
    <w:rsid w:val="006717A4"/>
    <w:rsid w:val="006723AA"/>
    <w:rsid w:val="00673A9A"/>
    <w:rsid w:val="00682441"/>
    <w:rsid w:val="00683BB9"/>
    <w:rsid w:val="00692C1B"/>
    <w:rsid w:val="006933BD"/>
    <w:rsid w:val="00695808"/>
    <w:rsid w:val="006A752F"/>
    <w:rsid w:val="006B0683"/>
    <w:rsid w:val="006B3C1D"/>
    <w:rsid w:val="006B46FB"/>
    <w:rsid w:val="006D431E"/>
    <w:rsid w:val="006E21FB"/>
    <w:rsid w:val="006E35B0"/>
    <w:rsid w:val="006E5C64"/>
    <w:rsid w:val="006E7EE9"/>
    <w:rsid w:val="007217CB"/>
    <w:rsid w:val="00724B0B"/>
    <w:rsid w:val="007343AB"/>
    <w:rsid w:val="00736306"/>
    <w:rsid w:val="0073632A"/>
    <w:rsid w:val="007425D8"/>
    <w:rsid w:val="00745195"/>
    <w:rsid w:val="007678DD"/>
    <w:rsid w:val="0077750A"/>
    <w:rsid w:val="007827F3"/>
    <w:rsid w:val="0078330E"/>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D7CA4"/>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020"/>
    <w:rsid w:val="008626E7"/>
    <w:rsid w:val="00870EE7"/>
    <w:rsid w:val="00874FD7"/>
    <w:rsid w:val="0088333C"/>
    <w:rsid w:val="00883F6D"/>
    <w:rsid w:val="008863B9"/>
    <w:rsid w:val="00887A2F"/>
    <w:rsid w:val="008A0101"/>
    <w:rsid w:val="008A45A6"/>
    <w:rsid w:val="008B277A"/>
    <w:rsid w:val="008B7D71"/>
    <w:rsid w:val="008C117D"/>
    <w:rsid w:val="008D1F8C"/>
    <w:rsid w:val="008D3310"/>
    <w:rsid w:val="008D3CCC"/>
    <w:rsid w:val="008D4468"/>
    <w:rsid w:val="008D511F"/>
    <w:rsid w:val="008E1F30"/>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67E56"/>
    <w:rsid w:val="009741B3"/>
    <w:rsid w:val="00974A5B"/>
    <w:rsid w:val="009777D9"/>
    <w:rsid w:val="009854DD"/>
    <w:rsid w:val="009917BA"/>
    <w:rsid w:val="00991B88"/>
    <w:rsid w:val="0099337E"/>
    <w:rsid w:val="00994962"/>
    <w:rsid w:val="009965BC"/>
    <w:rsid w:val="0099707F"/>
    <w:rsid w:val="009A141E"/>
    <w:rsid w:val="009A3C15"/>
    <w:rsid w:val="009A5361"/>
    <w:rsid w:val="009A5753"/>
    <w:rsid w:val="009A579D"/>
    <w:rsid w:val="009A5F55"/>
    <w:rsid w:val="009A6F49"/>
    <w:rsid w:val="009B0BA6"/>
    <w:rsid w:val="009B38AF"/>
    <w:rsid w:val="009B45E1"/>
    <w:rsid w:val="009B6044"/>
    <w:rsid w:val="009D54B8"/>
    <w:rsid w:val="009D6EA0"/>
    <w:rsid w:val="009E3297"/>
    <w:rsid w:val="009E4702"/>
    <w:rsid w:val="009F0742"/>
    <w:rsid w:val="009F734F"/>
    <w:rsid w:val="00A0103C"/>
    <w:rsid w:val="00A11E7D"/>
    <w:rsid w:val="00A135B3"/>
    <w:rsid w:val="00A14CBB"/>
    <w:rsid w:val="00A220C2"/>
    <w:rsid w:val="00A246B6"/>
    <w:rsid w:val="00A30118"/>
    <w:rsid w:val="00A34741"/>
    <w:rsid w:val="00A37C40"/>
    <w:rsid w:val="00A462DD"/>
    <w:rsid w:val="00A47023"/>
    <w:rsid w:val="00A47E70"/>
    <w:rsid w:val="00A50CF0"/>
    <w:rsid w:val="00A51E8C"/>
    <w:rsid w:val="00A70D51"/>
    <w:rsid w:val="00A7671C"/>
    <w:rsid w:val="00A93789"/>
    <w:rsid w:val="00A93B1B"/>
    <w:rsid w:val="00A97A4F"/>
    <w:rsid w:val="00AA1310"/>
    <w:rsid w:val="00AA2CBC"/>
    <w:rsid w:val="00AA2FE9"/>
    <w:rsid w:val="00AB462B"/>
    <w:rsid w:val="00AC57C7"/>
    <w:rsid w:val="00AC5820"/>
    <w:rsid w:val="00AD1CD8"/>
    <w:rsid w:val="00AD2375"/>
    <w:rsid w:val="00AE7EE4"/>
    <w:rsid w:val="00AF4994"/>
    <w:rsid w:val="00B0669A"/>
    <w:rsid w:val="00B0712A"/>
    <w:rsid w:val="00B102E1"/>
    <w:rsid w:val="00B21512"/>
    <w:rsid w:val="00B258BB"/>
    <w:rsid w:val="00B33D03"/>
    <w:rsid w:val="00B3729B"/>
    <w:rsid w:val="00B43990"/>
    <w:rsid w:val="00B56374"/>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4B2F"/>
    <w:rsid w:val="00BE76BC"/>
    <w:rsid w:val="00BF6C04"/>
    <w:rsid w:val="00BF6D94"/>
    <w:rsid w:val="00BF78D4"/>
    <w:rsid w:val="00C02EBD"/>
    <w:rsid w:val="00C0765E"/>
    <w:rsid w:val="00C23B11"/>
    <w:rsid w:val="00C24721"/>
    <w:rsid w:val="00C27140"/>
    <w:rsid w:val="00C30CC3"/>
    <w:rsid w:val="00C32AEF"/>
    <w:rsid w:val="00C375CF"/>
    <w:rsid w:val="00C443BA"/>
    <w:rsid w:val="00C567DC"/>
    <w:rsid w:val="00C60230"/>
    <w:rsid w:val="00C60327"/>
    <w:rsid w:val="00C604E7"/>
    <w:rsid w:val="00C66BA2"/>
    <w:rsid w:val="00C67E14"/>
    <w:rsid w:val="00C7063D"/>
    <w:rsid w:val="00C71FD0"/>
    <w:rsid w:val="00C74F4A"/>
    <w:rsid w:val="00C763FF"/>
    <w:rsid w:val="00C7783C"/>
    <w:rsid w:val="00C82DDE"/>
    <w:rsid w:val="00C870F6"/>
    <w:rsid w:val="00C9199A"/>
    <w:rsid w:val="00C941E2"/>
    <w:rsid w:val="00C95985"/>
    <w:rsid w:val="00C96050"/>
    <w:rsid w:val="00C969FE"/>
    <w:rsid w:val="00CA481E"/>
    <w:rsid w:val="00CA660B"/>
    <w:rsid w:val="00CB1BCB"/>
    <w:rsid w:val="00CC5026"/>
    <w:rsid w:val="00CC68D0"/>
    <w:rsid w:val="00CD00C7"/>
    <w:rsid w:val="00CD3095"/>
    <w:rsid w:val="00CD7471"/>
    <w:rsid w:val="00CD77E8"/>
    <w:rsid w:val="00CE6D88"/>
    <w:rsid w:val="00CF0F9C"/>
    <w:rsid w:val="00D00AC4"/>
    <w:rsid w:val="00D03F9A"/>
    <w:rsid w:val="00D0539C"/>
    <w:rsid w:val="00D068DC"/>
    <w:rsid w:val="00D06D51"/>
    <w:rsid w:val="00D24003"/>
    <w:rsid w:val="00D24991"/>
    <w:rsid w:val="00D33BAE"/>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23A1"/>
    <w:rsid w:val="00DB424D"/>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46C3F"/>
    <w:rsid w:val="00E52E8D"/>
    <w:rsid w:val="00E60883"/>
    <w:rsid w:val="00E75E70"/>
    <w:rsid w:val="00E82542"/>
    <w:rsid w:val="00E82D14"/>
    <w:rsid w:val="00E8785A"/>
    <w:rsid w:val="00E90E98"/>
    <w:rsid w:val="00E91601"/>
    <w:rsid w:val="00E966FB"/>
    <w:rsid w:val="00EA5094"/>
    <w:rsid w:val="00EA6CDD"/>
    <w:rsid w:val="00EB09B7"/>
    <w:rsid w:val="00EB2FA2"/>
    <w:rsid w:val="00EB597E"/>
    <w:rsid w:val="00EC08FD"/>
    <w:rsid w:val="00EC29CE"/>
    <w:rsid w:val="00EC6739"/>
    <w:rsid w:val="00ED5144"/>
    <w:rsid w:val="00ED6A1A"/>
    <w:rsid w:val="00EE006A"/>
    <w:rsid w:val="00EE4E73"/>
    <w:rsid w:val="00EE7D7C"/>
    <w:rsid w:val="00F0066F"/>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72C0C"/>
    <w:rsid w:val="00F81ED6"/>
    <w:rsid w:val="00F86ECE"/>
    <w:rsid w:val="00FA1474"/>
    <w:rsid w:val="00FB0EA2"/>
    <w:rsid w:val="00FB6386"/>
    <w:rsid w:val="00FC1CC3"/>
    <w:rsid w:val="00FD10F1"/>
    <w:rsid w:val="00FD3C8B"/>
    <w:rsid w:val="00FD5C5C"/>
    <w:rsid w:val="00FD6BB1"/>
    <w:rsid w:val="00FD6CB2"/>
    <w:rsid w:val="00FE0D1F"/>
    <w:rsid w:val="00FE1763"/>
    <w:rsid w:val="00FE1E5E"/>
    <w:rsid w:val="00FE71DC"/>
    <w:rsid w:val="00FE7711"/>
    <w:rsid w:val="00FF09A0"/>
    <w:rsid w:val="00FF60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3"/>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4"/>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5"/>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5"/>
    <w:next w:val="af6"/>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7"/>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7"/>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8"/>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9"/>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a"/>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b"/>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c"/>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d"/>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e"/>
    <w:uiPriority w:val="30"/>
    <w:rsid w:val="009854DD"/>
    <w:rPr>
      <w:i/>
      <w:iCs/>
      <w:color w:val="4472C4"/>
    </w:rPr>
  </w:style>
  <w:style w:type="paragraph" w:customStyle="1" w:styleId="1f3">
    <w:name w:val="목록 계속1"/>
    <w:basedOn w:val="a"/>
    <w:next w:val="aff"/>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0"/>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1"/>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2"/>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3"/>
    <w:uiPriority w:val="1"/>
    <w:qFormat/>
    <w:rsid w:val="009854DD"/>
    <w:rPr>
      <w:rFonts w:ascii="Times New Roman" w:hAnsi="Times New Roman"/>
      <w:lang w:val="en-GB" w:eastAsia="en-US"/>
    </w:rPr>
  </w:style>
  <w:style w:type="paragraph" w:customStyle="1" w:styleId="1f8">
    <w:name w:val="표준 들여쓰기1"/>
    <w:basedOn w:val="a"/>
    <w:next w:val="aff4"/>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5"/>
    <w:rsid w:val="009854DD"/>
  </w:style>
  <w:style w:type="paragraph" w:customStyle="1" w:styleId="1fa">
    <w:name w:val="글자만1"/>
    <w:basedOn w:val="a"/>
    <w:next w:val="aff6"/>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7"/>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8"/>
    <w:rsid w:val="009854DD"/>
  </w:style>
  <w:style w:type="paragraph" w:customStyle="1" w:styleId="1fd">
    <w:name w:val="서명1"/>
    <w:basedOn w:val="a"/>
    <w:next w:val="aff9"/>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a"/>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b"/>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9854DD"/>
    <w:rPr>
      <w:sz w:val="24"/>
      <w:szCs w:val="24"/>
    </w:rPr>
  </w:style>
  <w:style w:type="paragraph" w:styleId="af4">
    <w:name w:val="Block Text"/>
    <w:basedOn w:val="a"/>
    <w:semiHidden/>
    <w:unhideWhenUsed/>
    <w:rsid w:val="009854DD"/>
    <w:pPr>
      <w:ind w:leftChars="700" w:left="1440" w:rightChars="700" w:right="1440"/>
    </w:pPr>
  </w:style>
  <w:style w:type="paragraph" w:styleId="af5">
    <w:name w:val="Body Text"/>
    <w:basedOn w:val="a"/>
    <w:link w:val="Char10"/>
    <w:semiHidden/>
    <w:unhideWhenUsed/>
    <w:rsid w:val="009854DD"/>
  </w:style>
  <w:style w:type="character" w:customStyle="1" w:styleId="Char10">
    <w:name w:val="본문 Char1"/>
    <w:basedOn w:val="a0"/>
    <w:link w:val="af5"/>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6">
    <w:name w:val="Body Text First Indent"/>
    <w:basedOn w:val="af5"/>
    <w:link w:val="Char11"/>
    <w:rsid w:val="009854DD"/>
    <w:pPr>
      <w:ind w:firstLineChars="100" w:firstLine="210"/>
    </w:pPr>
  </w:style>
  <w:style w:type="character" w:customStyle="1" w:styleId="Char11">
    <w:name w:val="본문 첫 줄 들여쓰기 Char1"/>
    <w:basedOn w:val="Char10"/>
    <w:link w:val="af6"/>
    <w:rsid w:val="009854DD"/>
    <w:rPr>
      <w:rFonts w:ascii="Times New Roman" w:hAnsi="Times New Roman"/>
      <w:lang w:val="en-GB" w:eastAsia="en-US"/>
    </w:rPr>
  </w:style>
  <w:style w:type="paragraph" w:styleId="af7">
    <w:name w:val="Body Text Indent"/>
    <w:basedOn w:val="a"/>
    <w:link w:val="Char12"/>
    <w:semiHidden/>
    <w:unhideWhenUsed/>
    <w:rsid w:val="009854DD"/>
    <w:pPr>
      <w:ind w:leftChars="400" w:left="851"/>
    </w:pPr>
  </w:style>
  <w:style w:type="character" w:customStyle="1" w:styleId="Char12">
    <w:name w:val="본문 들여쓰기 Char1"/>
    <w:basedOn w:val="a0"/>
    <w:link w:val="af7"/>
    <w:semiHidden/>
    <w:rsid w:val="009854DD"/>
    <w:rPr>
      <w:rFonts w:ascii="Times New Roman" w:hAnsi="Times New Roman"/>
      <w:lang w:val="en-GB" w:eastAsia="en-US"/>
    </w:rPr>
  </w:style>
  <w:style w:type="paragraph" w:styleId="26">
    <w:name w:val="Body Text First Indent 2"/>
    <w:basedOn w:val="af7"/>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8">
    <w:name w:val="Closing"/>
    <w:basedOn w:val="a"/>
    <w:link w:val="Char13"/>
    <w:semiHidden/>
    <w:unhideWhenUsed/>
    <w:rsid w:val="009854DD"/>
    <w:pPr>
      <w:ind w:leftChars="2100" w:left="100"/>
    </w:pPr>
  </w:style>
  <w:style w:type="character" w:customStyle="1" w:styleId="Char13">
    <w:name w:val="맺음말 Char1"/>
    <w:basedOn w:val="a0"/>
    <w:link w:val="af8"/>
    <w:semiHidden/>
    <w:rsid w:val="009854DD"/>
    <w:rPr>
      <w:rFonts w:ascii="Times New Roman" w:hAnsi="Times New Roman"/>
      <w:lang w:val="en-GB" w:eastAsia="en-US"/>
    </w:rPr>
  </w:style>
  <w:style w:type="paragraph" w:styleId="af9">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a">
    <w:name w:val="E-mail Signature"/>
    <w:basedOn w:val="a"/>
    <w:link w:val="Char15"/>
    <w:semiHidden/>
    <w:unhideWhenUsed/>
    <w:rsid w:val="009854DD"/>
  </w:style>
  <w:style w:type="character" w:customStyle="1" w:styleId="Char15">
    <w:name w:val="전자 메일 서명 Char1"/>
    <w:basedOn w:val="a0"/>
    <w:link w:val="afa"/>
    <w:semiHidden/>
    <w:rsid w:val="009854DD"/>
    <w:rPr>
      <w:rFonts w:ascii="Times New Roman" w:hAnsi="Times New Roman"/>
      <w:lang w:val="en-GB" w:eastAsia="en-US"/>
    </w:rPr>
  </w:style>
  <w:style w:type="paragraph" w:styleId="afb">
    <w:name w:val="endnote text"/>
    <w:basedOn w:val="a"/>
    <w:link w:val="Char16"/>
    <w:semiHidden/>
    <w:unhideWhenUsed/>
    <w:rsid w:val="009854DD"/>
    <w:pPr>
      <w:snapToGrid w:val="0"/>
    </w:pPr>
  </w:style>
  <w:style w:type="character" w:customStyle="1" w:styleId="Char16">
    <w:name w:val="미주 텍스트 Char1"/>
    <w:basedOn w:val="a0"/>
    <w:link w:val="afb"/>
    <w:semiHidden/>
    <w:rsid w:val="009854DD"/>
    <w:rPr>
      <w:rFonts w:ascii="Times New Roman" w:hAnsi="Times New Roman"/>
      <w:lang w:val="en-GB" w:eastAsia="en-US"/>
    </w:rPr>
  </w:style>
  <w:style w:type="paragraph" w:styleId="afc">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d">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e">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0">
    <w:name w:val="List Paragraph"/>
    <w:basedOn w:val="a"/>
    <w:uiPriority w:val="34"/>
    <w:qFormat/>
    <w:rsid w:val="009854DD"/>
    <w:pPr>
      <w:ind w:leftChars="400" w:left="800"/>
    </w:pPr>
  </w:style>
  <w:style w:type="paragraph" w:styleId="aff1">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9854DD"/>
    <w:rPr>
      <w:rFonts w:ascii="Courier New" w:eastAsia="바탕" w:hAnsi="Courier New" w:cs="Courier New"/>
      <w:sz w:val="24"/>
      <w:szCs w:val="24"/>
      <w:lang w:val="en-GB" w:eastAsia="en-US"/>
    </w:rPr>
  </w:style>
  <w:style w:type="paragraph" w:styleId="aff2">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9854DD"/>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9854DD"/>
    <w:rPr>
      <w:rFonts w:ascii="Times New Roman" w:hAnsi="Times New Roman"/>
      <w:lang w:val="en-GB" w:eastAsia="en-US"/>
    </w:rPr>
  </w:style>
  <w:style w:type="paragraph" w:styleId="aff4">
    <w:name w:val="Normal Indent"/>
    <w:basedOn w:val="a"/>
    <w:semiHidden/>
    <w:unhideWhenUsed/>
    <w:rsid w:val="009854DD"/>
    <w:pPr>
      <w:ind w:leftChars="400" w:left="800"/>
    </w:pPr>
  </w:style>
  <w:style w:type="paragraph" w:styleId="aff5">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6">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6"/>
    <w:semiHidden/>
    <w:rsid w:val="009854DD"/>
    <w:rPr>
      <w:rFonts w:asciiTheme="minorEastAsia" w:hAnsi="Courier New" w:cs="Courier New"/>
      <w:lang w:val="en-GB" w:eastAsia="en-US"/>
    </w:rPr>
  </w:style>
  <w:style w:type="paragraph" w:styleId="aff7">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8">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9">
    <w:name w:val="Signature"/>
    <w:basedOn w:val="a"/>
    <w:link w:val="Char1e"/>
    <w:semiHidden/>
    <w:unhideWhenUsed/>
    <w:rsid w:val="009854DD"/>
    <w:pPr>
      <w:ind w:leftChars="2100" w:left="100"/>
    </w:pPr>
  </w:style>
  <w:style w:type="character" w:customStyle="1" w:styleId="Char1e">
    <w:name w:val="서명 Char1"/>
    <w:basedOn w:val="a0"/>
    <w:link w:val="aff9"/>
    <w:semiHidden/>
    <w:rsid w:val="009854DD"/>
    <w:rPr>
      <w:rFonts w:ascii="Times New Roman" w:hAnsi="Times New Roman"/>
      <w:lang w:val="en-GB" w:eastAsia="en-US"/>
    </w:rPr>
  </w:style>
  <w:style w:type="paragraph" w:styleId="affa">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b">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c">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100250553">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FB2A4-B449-4305-9AAF-EDD7A9BC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5</Pages>
  <Words>1450</Words>
  <Characters>8271</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18</cp:revision>
  <cp:lastPrinted>1900-01-01T05:00:00Z</cp:lastPrinted>
  <dcterms:created xsi:type="dcterms:W3CDTF">2025-03-25T10:11:00Z</dcterms:created>
  <dcterms:modified xsi:type="dcterms:W3CDTF">2025-03-28T07:25:00Z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